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D5D7F" w:rsidRDefault="0064344A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აგს „კვახჭირი“ სატრანსფორმატორო ქვესადგური.</w:t>
      </w:r>
    </w:p>
    <w:p w:rsidR="008D5D7F" w:rsidRDefault="00CE692F" w:rsidP="008D5D7F">
      <w:pPr>
        <w:rPr>
          <w:rFonts w:ascii="Sylfaen" w:hAnsi="Sylfaen"/>
          <w:lang w:val="ka-GE"/>
        </w:rPr>
      </w:pPr>
      <w:r w:rsidRPr="00CE692F">
        <w:rPr>
          <w:rFonts w:ascii="Sylfaen" w:hAnsi="Sylfaen"/>
          <w:noProof/>
        </w:rPr>
        <w:drawing>
          <wp:inline distT="0" distB="0" distL="0" distR="0">
            <wp:extent cx="2496710" cy="3968512"/>
            <wp:effectExtent l="0" t="0" r="0" b="0"/>
            <wp:docPr id="2" name="Picture 2" descr="\\wss02\Home$\rburdiladze\Desktop\IMG_20210908_160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wss02\Home$\rburdiladze\Desktop\IMG_20210908_16011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3747" cy="3995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D5D7F" w:rsidRPr="0064344A">
        <w:rPr>
          <w:rFonts w:ascii="Sylfaen" w:hAnsi="Sylfaen"/>
          <w:noProof/>
        </w:rPr>
        <w:drawing>
          <wp:inline distT="0" distB="0" distL="0" distR="0" wp14:anchorId="104514B3" wp14:editId="4537E3C1">
            <wp:extent cx="2766695" cy="4023360"/>
            <wp:effectExtent l="0" t="0" r="0" b="0"/>
            <wp:docPr id="8" name="Picture 8" descr="\\wss02\Home$\rburdiladze\Desktop\IMG_20220415_191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wss02\Home$\rburdiladze\Desktop\IMG_20220415_19103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389" cy="4053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D5D7F" w:rsidRDefault="007766F3" w:rsidP="008D5D7F">
      <w:pPr>
        <w:rPr>
          <w:rFonts w:ascii="Sylfaen" w:hAnsi="Sylfaen"/>
          <w:lang w:val="ka-GE"/>
        </w:rPr>
      </w:pPr>
      <w:r w:rsidRPr="00324614">
        <w:rPr>
          <w:rFonts w:ascii="Sylfaen" w:hAnsi="Sylfaen"/>
          <w:noProof/>
        </w:rPr>
        <w:drawing>
          <wp:inline distT="0" distB="0" distL="0" distR="0" wp14:anchorId="76E0654E" wp14:editId="199B5780">
            <wp:extent cx="2921000" cy="3323645"/>
            <wp:effectExtent l="0" t="0" r="0" b="0"/>
            <wp:docPr id="12" name="Picture 12" descr="\\wss02\Home$\rburdiladze\Desktop\IMG_20200826_153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wss02\Home$\rburdiladze\Desktop\IMG_20200826_1537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449" cy="3336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D5D7F" w:rsidRPr="0064344A">
        <w:rPr>
          <w:rFonts w:ascii="Sylfaen" w:hAnsi="Sylfaen"/>
          <w:noProof/>
        </w:rPr>
        <w:drawing>
          <wp:anchor distT="0" distB="0" distL="114300" distR="114300" simplePos="0" relativeHeight="251659264" behindDoc="0" locked="0" layoutInCell="1" allowOverlap="1">
            <wp:simplePos x="914400" y="5351228"/>
            <wp:positionH relativeFrom="column">
              <wp:align>left</wp:align>
            </wp:positionH>
            <wp:positionV relativeFrom="paragraph">
              <wp:align>top</wp:align>
            </wp:positionV>
            <wp:extent cx="2485987" cy="3313931"/>
            <wp:effectExtent l="0" t="0" r="0" b="1270"/>
            <wp:wrapSquare wrapText="bothSides"/>
            <wp:docPr id="9" name="Picture 9" descr="\\wss02\Home$\rburdiladze\Desktop\IMG_20200826_153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wss02\Home$\rburdiladze\Desktop\IMG_20200826_15365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5987" cy="3313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D5D7F">
        <w:rPr>
          <w:rFonts w:ascii="Sylfaen" w:hAnsi="Sylfaen"/>
          <w:lang w:val="ka-GE"/>
        </w:rPr>
        <w:br w:type="textWrapping" w:clear="all"/>
      </w:r>
    </w:p>
    <w:p w:rsidR="008D5D7F" w:rsidRPr="008D5D7F" w:rsidRDefault="008D5D7F" w:rsidP="008D5D7F">
      <w:pPr>
        <w:rPr>
          <w:rFonts w:ascii="Sylfaen" w:hAnsi="Sylfaen"/>
          <w:lang w:val="ka-GE"/>
        </w:rPr>
      </w:pPr>
    </w:p>
    <w:p w:rsidR="00324614" w:rsidRDefault="0064344A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br w:type="textWrapping" w:clear="all"/>
      </w:r>
      <w:r w:rsidR="00324614" w:rsidRPr="00324614">
        <w:rPr>
          <w:rFonts w:ascii="Sylfaen" w:hAnsi="Sylfaen"/>
          <w:noProof/>
        </w:rPr>
        <w:drawing>
          <wp:inline distT="0" distB="0" distL="0" distR="0">
            <wp:extent cx="2826751" cy="3768918"/>
            <wp:effectExtent l="0" t="0" r="0" b="3175"/>
            <wp:docPr id="6" name="Picture 6" descr="\\wss02\Home$\rburdiladze\Desktop\IMG_20220415_191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wss02\Home$\rburdiladze\Desktop\IMG_20220415_19144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166" cy="377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614" w:rsidRDefault="00324614" w:rsidP="00324614">
      <w:pPr>
        <w:rPr>
          <w:rFonts w:ascii="Sylfaen" w:hAnsi="Sylfaen"/>
          <w:lang w:val="ka-GE"/>
        </w:rPr>
      </w:pPr>
    </w:p>
    <w:p w:rsidR="0064344A" w:rsidRDefault="00324614" w:rsidP="00324614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სატრანსფორმატორო ქვესადგური ტექნიკურად გამართულ მდგომარეობაშია.</w:t>
      </w:r>
    </w:p>
    <w:p w:rsidR="00324614" w:rsidRDefault="00324614" w:rsidP="00324614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სატრანსფორმატორო ქვესადგური შესაღებია ანტიკოროზიული საღებავით.</w:t>
      </w:r>
    </w:p>
    <w:p w:rsidR="00324614" w:rsidRDefault="00324614" w:rsidP="00324614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შემოღობვა გასაკეთებელია ხელახლა ან კაპიტალურად რემონტს მოითხოვს.</w:t>
      </w:r>
    </w:p>
    <w:p w:rsidR="008D5D7F" w:rsidRPr="00324614" w:rsidRDefault="008D5D7F" w:rsidP="00324614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საჭიროა გაკეთდეს ამგრძალავი და გამართხილებელი პლაკატები.</w:t>
      </w:r>
    </w:p>
    <w:sectPr w:rsidR="008D5D7F" w:rsidRPr="0032461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D5D7F" w:rsidRDefault="008D5D7F" w:rsidP="00324614">
      <w:pPr>
        <w:spacing w:after="0" w:line="240" w:lineRule="auto"/>
      </w:pPr>
      <w:r>
        <w:separator/>
      </w:r>
    </w:p>
  </w:endnote>
  <w:endnote w:type="continuationSeparator" w:id="0">
    <w:p w:rsidR="008D5D7F" w:rsidRDefault="008D5D7F" w:rsidP="003246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D5D7F" w:rsidRDefault="008D5D7F" w:rsidP="00324614">
      <w:pPr>
        <w:spacing w:after="0" w:line="240" w:lineRule="auto"/>
      </w:pPr>
      <w:r>
        <w:separator/>
      </w:r>
    </w:p>
  </w:footnote>
  <w:footnote w:type="continuationSeparator" w:id="0">
    <w:p w:rsidR="008D5D7F" w:rsidRDefault="008D5D7F" w:rsidP="0032461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4344A"/>
    <w:rsid w:val="00324614"/>
    <w:rsid w:val="00563D1A"/>
    <w:rsid w:val="0064344A"/>
    <w:rsid w:val="007766F3"/>
    <w:rsid w:val="008D5D7F"/>
    <w:rsid w:val="00CE69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86609BB-981C-4CA3-AD61-8851955E22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2461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4614"/>
  </w:style>
  <w:style w:type="paragraph" w:styleId="Footer">
    <w:name w:val="footer"/>
    <w:basedOn w:val="Normal"/>
    <w:link w:val="FooterChar"/>
    <w:uiPriority w:val="99"/>
    <w:unhideWhenUsed/>
    <w:rsid w:val="0032461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461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D528D455</Template>
  <TotalTime>1</TotalTime>
  <Pages>2</Pages>
  <Words>45</Words>
  <Characters>260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rburdiladze</dc:creator>
  <cp:keywords/>
  <dc:description/>
  <cp:lastModifiedBy>rburdiladze</cp:lastModifiedBy>
  <cp:revision>3</cp:revision>
  <dcterms:created xsi:type="dcterms:W3CDTF">2022-06-14T06:28:00Z</dcterms:created>
  <dcterms:modified xsi:type="dcterms:W3CDTF">2022-06-14T07:16:00Z</dcterms:modified>
</cp:coreProperties>
</file>